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E33BEA" w14:paraId="4ABD79C9" w14:textId="77777777">
        <w:tc>
          <w:tcPr>
            <w:tcW w:w="1080" w:type="dxa"/>
            <w:vAlign w:val="center"/>
          </w:tcPr>
          <w:p w14:paraId="2861B427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1E18C28C" w:rsidR="00424A5A" w:rsidRPr="00E33BE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2B764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E33BEA" w14:paraId="43DF6573" w14:textId="77777777">
        <w:tc>
          <w:tcPr>
            <w:tcW w:w="1080" w:type="dxa"/>
            <w:vAlign w:val="center"/>
          </w:tcPr>
          <w:p w14:paraId="61F5EA09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2BBE0D3C" w:rsidR="00424A5A" w:rsidRPr="00E33BE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2B764A"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2B764A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7554AD6" w14:textId="2287CBEB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2154E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</w:t>
            </w:r>
            <w:r>
              <w:rPr>
                <w:rFonts w:ascii="Tahoma" w:hAnsi="Tahoma" w:cs="Tahoma"/>
                <w:bCs/>
                <w:szCs w:val="20"/>
              </w:rPr>
              <w:t xml:space="preserve">ter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odpiranje ponudb, tako da se glasi: </w:t>
            </w:r>
          </w:p>
          <w:p w14:paraId="6E24B54D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F66" w:rsidRPr="00F2154E" w14:paraId="632FB732" w14:textId="77777777" w:rsidTr="008C381F">
              <w:trPr>
                <w:cantSplit/>
              </w:trPr>
              <w:tc>
                <w:tcPr>
                  <w:tcW w:w="2694" w:type="dxa"/>
                </w:tcPr>
                <w:p w14:paraId="65221A3F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Oddaja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855C125" w14:textId="4FEAE63A" w:rsidR="00EE5F66" w:rsidRPr="00F2154E" w:rsidRDefault="00341D7A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28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 w:rsidR="00E212CA">
                    <w:rPr>
                      <w:rFonts w:ascii="Tahoma" w:hAnsi="Tahoma" w:cs="Tahoma"/>
                      <w:sz w:val="20"/>
                    </w:rPr>
                    <w:t>5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CDF959D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87B7476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Informacijski sistem e-JN</w:t>
                  </w:r>
                </w:p>
              </w:tc>
            </w:tr>
            <w:tr w:rsidR="00EE5F66" w:rsidRPr="00F2154E" w14:paraId="23465B7A" w14:textId="77777777" w:rsidTr="008C381F">
              <w:trPr>
                <w:cantSplit/>
              </w:trPr>
              <w:tc>
                <w:tcPr>
                  <w:tcW w:w="2694" w:type="dxa"/>
                </w:tcPr>
                <w:p w14:paraId="3893DB52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Odpiranje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1B51B0AF" w14:textId="7D21886B" w:rsidR="00EE5F66" w:rsidRPr="00F2154E" w:rsidRDefault="00341D7A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28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 w:rsidR="006C39D3">
                    <w:rPr>
                      <w:rFonts w:ascii="Tahoma" w:hAnsi="Tahoma" w:cs="Tahoma"/>
                      <w:sz w:val="20"/>
                    </w:rPr>
                    <w:t>5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7F3DF86" w14:textId="0C23E028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11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t>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51D2E920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14:paraId="5D300B8B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8D40FC0" w14:textId="7CDABDE6" w:rsidR="007D4304" w:rsidRPr="00012B83" w:rsidRDefault="007D4304" w:rsidP="00EE5F66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269B" w14:textId="77777777" w:rsidR="00A90998" w:rsidRDefault="00A90998">
      <w:r>
        <w:separator/>
      </w:r>
    </w:p>
  </w:endnote>
  <w:endnote w:type="continuationSeparator" w:id="0">
    <w:p w14:paraId="3A1BA3C5" w14:textId="77777777" w:rsidR="00A90998" w:rsidRDefault="00A9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B096" w14:textId="77777777" w:rsidR="00A90998" w:rsidRDefault="00A90998">
      <w:r>
        <w:separator/>
      </w:r>
    </w:p>
  </w:footnote>
  <w:footnote w:type="continuationSeparator" w:id="0">
    <w:p w14:paraId="66CDCE72" w14:textId="77777777" w:rsidR="00A90998" w:rsidRDefault="00A9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067F28"/>
    <w:rsid w:val="000E5114"/>
    <w:rsid w:val="001836BB"/>
    <w:rsid w:val="001847D1"/>
    <w:rsid w:val="00211782"/>
    <w:rsid w:val="002122A2"/>
    <w:rsid w:val="002507C2"/>
    <w:rsid w:val="00297740"/>
    <w:rsid w:val="002B10C8"/>
    <w:rsid w:val="002B764A"/>
    <w:rsid w:val="002E4CB5"/>
    <w:rsid w:val="003133A6"/>
    <w:rsid w:val="00341D7A"/>
    <w:rsid w:val="003F78EB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6C39D3"/>
    <w:rsid w:val="00707424"/>
    <w:rsid w:val="007C7712"/>
    <w:rsid w:val="007D4304"/>
    <w:rsid w:val="00801425"/>
    <w:rsid w:val="008152FD"/>
    <w:rsid w:val="00821222"/>
    <w:rsid w:val="0082610F"/>
    <w:rsid w:val="00872507"/>
    <w:rsid w:val="00876618"/>
    <w:rsid w:val="00886791"/>
    <w:rsid w:val="008B5570"/>
    <w:rsid w:val="008E48FE"/>
    <w:rsid w:val="008F314A"/>
    <w:rsid w:val="009C66BB"/>
    <w:rsid w:val="00A05C73"/>
    <w:rsid w:val="00A17575"/>
    <w:rsid w:val="00A60DAA"/>
    <w:rsid w:val="00A6626B"/>
    <w:rsid w:val="00A90998"/>
    <w:rsid w:val="00A92EE4"/>
    <w:rsid w:val="00AA0E65"/>
    <w:rsid w:val="00AB6E6C"/>
    <w:rsid w:val="00B02846"/>
    <w:rsid w:val="00B0484A"/>
    <w:rsid w:val="00B05C73"/>
    <w:rsid w:val="00B356FE"/>
    <w:rsid w:val="00B56E26"/>
    <w:rsid w:val="00BA38BA"/>
    <w:rsid w:val="00BB6B41"/>
    <w:rsid w:val="00BC0DA7"/>
    <w:rsid w:val="00BC5F61"/>
    <w:rsid w:val="00D17E97"/>
    <w:rsid w:val="00D75C01"/>
    <w:rsid w:val="00DF66B9"/>
    <w:rsid w:val="00E212CA"/>
    <w:rsid w:val="00E33BEA"/>
    <w:rsid w:val="00E51016"/>
    <w:rsid w:val="00E72641"/>
    <w:rsid w:val="00E9304A"/>
    <w:rsid w:val="00EB24F7"/>
    <w:rsid w:val="00EB3B49"/>
    <w:rsid w:val="00EC121E"/>
    <w:rsid w:val="00EE5F66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106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4</cp:revision>
  <cp:lastPrinted>2026-03-26T08:10:00Z</cp:lastPrinted>
  <dcterms:created xsi:type="dcterms:W3CDTF">2026-05-11T07:02:00Z</dcterms:created>
  <dcterms:modified xsi:type="dcterms:W3CDTF">2026-05-11T07:04:00Z</dcterms:modified>
</cp:coreProperties>
</file>